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D6255D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r w:rsidRPr="00E426C1">
        <w:rPr>
          <w:rFonts w:ascii="Arial" w:hAnsi="Arial" w:cs="Arial"/>
          <w:b/>
          <w:bCs/>
          <w:sz w:val="24"/>
          <w:szCs w:val="24"/>
        </w:rPr>
        <w:t>Verpflichtungserk</w:t>
      </w:r>
      <w:r w:rsidR="00820C36">
        <w:rPr>
          <w:rFonts w:ascii="Arial" w:hAnsi="Arial" w:cs="Arial"/>
          <w:b/>
          <w:bCs/>
          <w:sz w:val="24"/>
          <w:szCs w:val="24"/>
        </w:rPr>
        <w:t>l</w:t>
      </w:r>
      <w:r w:rsidRPr="00E426C1">
        <w:rPr>
          <w:rFonts w:ascii="Arial" w:hAnsi="Arial" w:cs="Arial"/>
          <w:b/>
          <w:bCs/>
          <w:sz w:val="24"/>
          <w:szCs w:val="24"/>
        </w:rPr>
        <w:t>ärung Unterauftragnehmer / Eignungsleiher</w:t>
      </w:r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 w:rsidRPr="00820C36">
            <w:rPr>
              <w:rStyle w:val="Platzhaltertext"/>
              <w:rFonts w:ascii="Arial" w:hAnsi="Arial" w:cs="Arial"/>
            </w:rPr>
            <w:t xml:space="preserve">Bitte </w:t>
          </w:r>
          <w:r w:rsidRPr="00820C36">
            <w:rPr>
              <w:rStyle w:val="Platzhaltertext"/>
              <w:rFonts w:ascii="Arial" w:hAnsi="Arial" w:cs="Arial"/>
            </w:rPr>
            <w:t>Name ein</w:t>
          </w:r>
          <w:r w:rsidR="00C36986" w:rsidRPr="00820C36">
            <w:rPr>
              <w:rStyle w:val="Platzhaltertext"/>
              <w:rFonts w:ascii="Arial" w:hAnsi="Arial" w:cs="Arial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3F23C15" w:rsidR="00A1757D" w:rsidRPr="00E426C1" w:rsidRDefault="00194B32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4B3">
            <w:rPr>
              <w:rFonts w:ascii="MS Gothic" w:eastAsia="MS Gothic" w:hAnsi="MS Gothic" w:cs="Arial" w:hint="eastAsia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2899EE1D" w:rsidR="00E426C1" w:rsidRPr="00E426C1" w:rsidRDefault="00194B32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4B3">
            <w:rPr>
              <w:rFonts w:ascii="MS Gothic" w:eastAsia="MS Gothic" w:hAnsi="MS Gothic" w:cs="Arial" w:hint="eastAsia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9575EA7" w:rsidR="00E426C1" w:rsidRPr="00E426C1" w:rsidRDefault="00194B32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4B3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5484" w14:textId="77777777" w:rsidR="00674A2D" w:rsidRDefault="00674A2D" w:rsidP="00A1757D">
      <w:pPr>
        <w:spacing w:after="0" w:line="240" w:lineRule="auto"/>
      </w:pPr>
      <w:r>
        <w:separator/>
      </w:r>
    </w:p>
  </w:endnote>
  <w:endnote w:type="continuationSeparator" w:id="0">
    <w:p w14:paraId="0534D1A8" w14:textId="77777777" w:rsidR="00674A2D" w:rsidRDefault="00674A2D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AAC8" w14:textId="77777777" w:rsidR="00EE2B81" w:rsidRDefault="00EE2B8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166CE" w14:textId="77777777" w:rsidR="00EE2B81" w:rsidRDefault="00EE2B8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B91B" w14:textId="77777777" w:rsidR="00EE2B81" w:rsidRDefault="00EE2B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4760" w14:textId="77777777" w:rsidR="00674A2D" w:rsidRDefault="00674A2D" w:rsidP="00A1757D">
      <w:pPr>
        <w:spacing w:after="0" w:line="240" w:lineRule="auto"/>
      </w:pPr>
      <w:r>
        <w:separator/>
      </w:r>
    </w:p>
  </w:footnote>
  <w:footnote w:type="continuationSeparator" w:id="0">
    <w:p w14:paraId="764D628E" w14:textId="77777777" w:rsidR="00674A2D" w:rsidRDefault="00674A2D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7DD6" w14:textId="77777777" w:rsidR="00EE2B81" w:rsidRDefault="00EE2B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A776" w14:textId="4D20C4A5" w:rsidR="00EE2B81" w:rsidRPr="00EE2B81" w:rsidRDefault="00BA5746" w:rsidP="00EE2B81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46EFBFF2">
          <wp:simplePos x="0" y="0"/>
          <wp:positionH relativeFrom="column">
            <wp:posOffset>4955540</wp:posOffset>
          </wp:positionH>
          <wp:positionV relativeFrom="paragraph">
            <wp:posOffset>-274955</wp:posOffset>
          </wp:positionV>
          <wp:extent cx="1332230" cy="492760"/>
          <wp:effectExtent l="0" t="0" r="1270" b="2540"/>
          <wp:wrapTight wrapText="bothSides">
            <wp:wrapPolygon edited="0">
              <wp:start x="0" y="0"/>
              <wp:lineTo x="0" y="20876"/>
              <wp:lineTo x="21312" y="20876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230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2B81" w:rsidRPr="00EE2B81">
      <w:rPr>
        <w:rFonts w:ascii="Arial" w:hAnsi="Arial" w:cs="Arial"/>
        <w:sz w:val="20"/>
        <w:szCs w:val="20"/>
      </w:rPr>
      <w:t>Vergabe: ÖA260302R005</w:t>
    </w:r>
  </w:p>
  <w:p w14:paraId="1076FF0F" w14:textId="5CDCE840" w:rsidR="00290963" w:rsidRDefault="00194B32" w:rsidP="00194B32">
    <w:pPr>
      <w:pStyle w:val="Kopfzeile"/>
    </w:pPr>
    <w:r w:rsidRPr="00194B32">
      <w:rPr>
        <w:rFonts w:ascii="Arial" w:hAnsi="Arial" w:cs="Arial"/>
        <w:sz w:val="20"/>
        <w:szCs w:val="20"/>
      </w:rPr>
      <w:t>USV-Anlangen Erneuerungen an VSR Innenstadt und Berliner Tor, Neubau einer USV-Anlage am Firmenstandort des Auftraggebers sowie einen Wartungsvertrag über 8 USV-Anlagen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09CF" w14:textId="77777777" w:rsidR="00EE2B81" w:rsidRDefault="00EE2B8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6sVYmu+mkS4RNNHJBVgNt/YZsKzn+q37b6AKBbl/TJR0sy6emC2LjFb+7X/bECA+3/Jlf9dWda/wqnFlRFq27g==" w:salt="4mnMDHfmMq3fmj1BURnCd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A6B28"/>
    <w:rsid w:val="000D2863"/>
    <w:rsid w:val="000D3F7D"/>
    <w:rsid w:val="00136D09"/>
    <w:rsid w:val="00142EF1"/>
    <w:rsid w:val="00151CC7"/>
    <w:rsid w:val="001612E4"/>
    <w:rsid w:val="001632C1"/>
    <w:rsid w:val="00172B81"/>
    <w:rsid w:val="00194B32"/>
    <w:rsid w:val="00195D25"/>
    <w:rsid w:val="001E3A84"/>
    <w:rsid w:val="001F5C0F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310F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20C36"/>
    <w:rsid w:val="008854B3"/>
    <w:rsid w:val="008A534B"/>
    <w:rsid w:val="008B29E0"/>
    <w:rsid w:val="008D2B35"/>
    <w:rsid w:val="00901E58"/>
    <w:rsid w:val="0091445A"/>
    <w:rsid w:val="00977852"/>
    <w:rsid w:val="009C02A8"/>
    <w:rsid w:val="009E298B"/>
    <w:rsid w:val="00A1192C"/>
    <w:rsid w:val="00A1757D"/>
    <w:rsid w:val="00A377FF"/>
    <w:rsid w:val="00A6427B"/>
    <w:rsid w:val="00AB0257"/>
    <w:rsid w:val="00AB0C27"/>
    <w:rsid w:val="00AE36C1"/>
    <w:rsid w:val="00B06850"/>
    <w:rsid w:val="00B23313"/>
    <w:rsid w:val="00B76F45"/>
    <w:rsid w:val="00BA5746"/>
    <w:rsid w:val="00BC60F2"/>
    <w:rsid w:val="00BF316B"/>
    <w:rsid w:val="00BF45C2"/>
    <w:rsid w:val="00C36986"/>
    <w:rsid w:val="00CA3ABE"/>
    <w:rsid w:val="00CC2A43"/>
    <w:rsid w:val="00D15B41"/>
    <w:rsid w:val="00D26281"/>
    <w:rsid w:val="00D909AE"/>
    <w:rsid w:val="00DF0E8A"/>
    <w:rsid w:val="00E05AF5"/>
    <w:rsid w:val="00E426C1"/>
    <w:rsid w:val="00E50019"/>
    <w:rsid w:val="00E51D8C"/>
    <w:rsid w:val="00E749B5"/>
    <w:rsid w:val="00EB2D78"/>
    <w:rsid w:val="00EE2B81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4D6A66" w:rsidRDefault="004D6A66" w:rsidP="004D6A66">
          <w:pPr>
            <w:pStyle w:val="509AA3ECCDFF4202B2A3DFFDC05CE7A51"/>
          </w:pPr>
          <w:r w:rsidRPr="00820C36">
            <w:rPr>
              <w:rStyle w:val="Platzhaltertext"/>
              <w:rFonts w:ascii="Arial" w:hAnsi="Arial" w:cs="Arial"/>
            </w:rPr>
            <w:t>Bitte Name eintragen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4D6A66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4D6A66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4D6A66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758B0"/>
    <w:rsid w:val="0049310F"/>
    <w:rsid w:val="004D6A66"/>
    <w:rsid w:val="00A6427B"/>
    <w:rsid w:val="00AB0C27"/>
    <w:rsid w:val="00B0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D6A66"/>
    <w:rPr>
      <w:color w:val="808080"/>
    </w:rPr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  <w:style w:type="paragraph" w:customStyle="1" w:styleId="509AA3ECCDFF4202B2A3DFFDC05CE7A51">
    <w:name w:val="509AA3ECCDFF4202B2A3DFFDC05CE7A51"/>
    <w:rsid w:val="004D6A6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31ccd1e7-bce2-45fc-87c8-7aabdc414b46</BSO999929>
</file>

<file path=customXml/itemProps1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1568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Haupt Dennis (HHVA E1)</cp:lastModifiedBy>
  <cp:revision>7</cp:revision>
  <cp:lastPrinted>2016-05-03T07:50:00Z</cp:lastPrinted>
  <dcterms:created xsi:type="dcterms:W3CDTF">2023-03-07T07:42:00Z</dcterms:created>
  <dcterms:modified xsi:type="dcterms:W3CDTF">2026-05-06T14:12:00Z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